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6528" w:rsidRDefault="00606528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lang w:eastAsia="pl-PL"/>
        </w:rPr>
      </w:pPr>
    </w:p>
    <w:p w:rsidR="00606528" w:rsidRDefault="00606528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lang w:eastAsia="pl-PL"/>
        </w:rPr>
      </w:pPr>
    </w:p>
    <w:p w:rsidR="007E1F3F" w:rsidRPr="00692304" w:rsidRDefault="007E1F3F" w:rsidP="007E1F3F">
      <w:pPr>
        <w:keepNext/>
        <w:widowControl w:val="0"/>
        <w:spacing w:after="0" w:line="240" w:lineRule="auto"/>
        <w:jc w:val="right"/>
        <w:outlineLvl w:val="0"/>
        <w:rPr>
          <w:rFonts w:ascii="Arial" w:eastAsia="Times New Roman" w:hAnsi="Arial" w:cs="Arial"/>
          <w:iCs/>
          <w:color w:val="0070C0"/>
          <w:sz w:val="24"/>
          <w:szCs w:val="24"/>
          <w:lang w:eastAsia="pl-PL"/>
        </w:rPr>
      </w:pPr>
      <w:r w:rsidRPr="00692304">
        <w:rPr>
          <w:rFonts w:ascii="Arial" w:eastAsia="Times New Roman" w:hAnsi="Arial" w:cs="Arial"/>
          <w:iCs/>
          <w:color w:val="0070C0"/>
          <w:sz w:val="24"/>
          <w:szCs w:val="24"/>
          <w:lang w:eastAsia="pl-PL"/>
        </w:rPr>
        <w:t>Załącznik nr 6</w:t>
      </w:r>
    </w:p>
    <w:p w:rsidR="00606528" w:rsidRDefault="00606528" w:rsidP="00162D2F">
      <w:pPr>
        <w:jc w:val="center"/>
        <w:rPr>
          <w:rFonts w:ascii="Arial" w:hAnsi="Arial" w:cs="Arial"/>
          <w:b/>
          <w:sz w:val="24"/>
          <w:szCs w:val="24"/>
        </w:rPr>
      </w:pPr>
    </w:p>
    <w:p w:rsidR="00B3593F" w:rsidRPr="00CF0012" w:rsidRDefault="00705BC6" w:rsidP="00162D2F">
      <w:pPr>
        <w:jc w:val="center"/>
        <w:rPr>
          <w:rFonts w:ascii="Arial" w:hAnsi="Arial" w:cs="Arial"/>
          <w:b/>
          <w:sz w:val="24"/>
          <w:szCs w:val="24"/>
        </w:rPr>
      </w:pPr>
      <w:r w:rsidRPr="00CF0012">
        <w:rPr>
          <w:rFonts w:ascii="Arial" w:hAnsi="Arial" w:cs="Arial"/>
          <w:b/>
          <w:sz w:val="24"/>
          <w:szCs w:val="24"/>
        </w:rPr>
        <w:t>FORMULARZ  - „</w:t>
      </w:r>
      <w:r w:rsidR="00AC62AC" w:rsidRPr="00CF0012">
        <w:rPr>
          <w:rFonts w:ascii="Arial" w:hAnsi="Arial" w:cs="Arial"/>
          <w:b/>
          <w:sz w:val="24"/>
          <w:szCs w:val="24"/>
        </w:rPr>
        <w:t xml:space="preserve">Doświadczenie Kierownika </w:t>
      </w:r>
      <w:r w:rsidR="00157F88">
        <w:rPr>
          <w:rFonts w:ascii="Arial" w:hAnsi="Arial" w:cs="Arial"/>
          <w:b/>
          <w:sz w:val="24"/>
          <w:szCs w:val="24"/>
        </w:rPr>
        <w:t>Budowy</w:t>
      </w:r>
      <w:r w:rsidR="00D97A23" w:rsidRPr="00CF0012">
        <w:rPr>
          <w:rFonts w:ascii="Arial" w:hAnsi="Arial" w:cs="Arial"/>
          <w:b/>
          <w:sz w:val="24"/>
          <w:szCs w:val="24"/>
        </w:rPr>
        <w:t>”</w:t>
      </w:r>
    </w:p>
    <w:p w:rsidR="00705BC6" w:rsidRPr="00B61364" w:rsidRDefault="0013207E" w:rsidP="00793468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B61364">
        <w:rPr>
          <w:rFonts w:ascii="Arial" w:hAnsi="Arial" w:cs="Arial"/>
          <w:sz w:val="24"/>
          <w:szCs w:val="24"/>
        </w:rPr>
        <w:t xml:space="preserve">Składając ofertę </w:t>
      </w:r>
      <w:r w:rsidR="00705BC6" w:rsidRPr="00B61364">
        <w:rPr>
          <w:rFonts w:ascii="Arial" w:hAnsi="Arial" w:cs="Arial"/>
          <w:sz w:val="24"/>
          <w:szCs w:val="24"/>
        </w:rPr>
        <w:t xml:space="preserve">w postępowaniu o udzielenie zamówienia publicznego prowadzonym </w:t>
      </w:r>
      <w:r w:rsidR="00CB7CF7" w:rsidRPr="00B61364">
        <w:rPr>
          <w:rFonts w:ascii="Arial" w:hAnsi="Arial" w:cs="Arial"/>
          <w:sz w:val="24"/>
          <w:szCs w:val="24"/>
        </w:rPr>
        <w:t xml:space="preserve"> </w:t>
      </w:r>
      <w:r w:rsidR="00DC05DC" w:rsidRPr="00B61364">
        <w:rPr>
          <w:rFonts w:ascii="Arial" w:hAnsi="Arial" w:cs="Arial"/>
          <w:sz w:val="24"/>
          <w:szCs w:val="24"/>
        </w:rPr>
        <w:t xml:space="preserve">              </w:t>
      </w:r>
      <w:r w:rsidR="00947930" w:rsidRPr="00B61364">
        <w:rPr>
          <w:rFonts w:ascii="Arial" w:hAnsi="Arial" w:cs="Arial"/>
          <w:sz w:val="24"/>
          <w:szCs w:val="24"/>
        </w:rPr>
        <w:t xml:space="preserve">w </w:t>
      </w:r>
      <w:r w:rsidR="00705BC6" w:rsidRPr="00B61364">
        <w:rPr>
          <w:rFonts w:ascii="Arial" w:hAnsi="Arial" w:cs="Arial"/>
          <w:sz w:val="24"/>
          <w:szCs w:val="24"/>
        </w:rPr>
        <w:t xml:space="preserve">trybie </w:t>
      </w:r>
      <w:r w:rsidR="000A0325" w:rsidRPr="00B61364">
        <w:rPr>
          <w:rFonts w:ascii="Arial" w:hAnsi="Arial" w:cs="Arial"/>
          <w:sz w:val="24"/>
          <w:szCs w:val="24"/>
        </w:rPr>
        <w:t>podstawowym na:</w:t>
      </w:r>
      <w:r w:rsidR="00705BC6" w:rsidRPr="00B61364">
        <w:rPr>
          <w:rFonts w:ascii="Arial" w:hAnsi="Arial" w:cs="Arial"/>
          <w:sz w:val="24"/>
          <w:szCs w:val="24"/>
        </w:rPr>
        <w:t xml:space="preserve"> </w:t>
      </w:r>
    </w:p>
    <w:p w:rsidR="00793468" w:rsidRPr="00B61364" w:rsidRDefault="00793468" w:rsidP="00793468">
      <w:pPr>
        <w:widowControl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226638341"/>
      <w:bookmarkStart w:id="1" w:name="_Hlk223345276"/>
      <w:r w:rsidRPr="00B61364">
        <w:rPr>
          <w:rFonts w:ascii="Arial" w:hAnsi="Arial" w:cs="Arial"/>
          <w:b/>
          <w:sz w:val="24"/>
          <w:szCs w:val="24"/>
        </w:rPr>
        <w:t xml:space="preserve">Wykonanie robót budowlanych: Etap I: Przebudowa ul. Wrzosowej w Kielcach </w:t>
      </w:r>
    </w:p>
    <w:p w:rsidR="00793468" w:rsidRPr="00B61364" w:rsidRDefault="00793468" w:rsidP="00793468">
      <w:pPr>
        <w:widowControl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1364">
        <w:rPr>
          <w:rFonts w:ascii="Arial" w:hAnsi="Arial" w:cs="Arial"/>
          <w:b/>
          <w:sz w:val="24"/>
          <w:szCs w:val="24"/>
        </w:rPr>
        <w:t xml:space="preserve">na odcinku od al. Popiełuszki do ul. Świerkowej </w:t>
      </w:r>
    </w:p>
    <w:p w:rsidR="00793468" w:rsidRPr="00B61364" w:rsidRDefault="00793468" w:rsidP="00793468">
      <w:pPr>
        <w:widowControl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61364">
        <w:rPr>
          <w:rFonts w:ascii="Arial" w:hAnsi="Arial" w:cs="Arial"/>
          <w:b/>
          <w:sz w:val="24"/>
          <w:szCs w:val="24"/>
        </w:rPr>
        <w:t>oraz Etap II: Przebudowa oświetlenia ulicznego ul. Wrzosowej w Kielcach</w:t>
      </w:r>
      <w:bookmarkEnd w:id="0"/>
    </w:p>
    <w:p w:rsidR="009D623B" w:rsidRPr="00B61364" w:rsidRDefault="00793468" w:rsidP="00793468">
      <w:pPr>
        <w:widowControl w:val="0"/>
        <w:tabs>
          <w:tab w:val="left" w:leader="dot" w:pos="8222"/>
        </w:tabs>
        <w:spacing w:after="0" w:line="240" w:lineRule="auto"/>
        <w:ind w:left="-284"/>
        <w:contextualSpacing/>
        <w:jc w:val="center"/>
        <w:rPr>
          <w:rFonts w:ascii="Arial" w:hAnsi="Arial" w:cs="Arial"/>
          <w:b/>
          <w:snapToGrid w:val="0"/>
          <w:sz w:val="24"/>
          <w:szCs w:val="24"/>
        </w:rPr>
      </w:pPr>
      <w:r w:rsidRPr="00B61364">
        <w:rPr>
          <w:rFonts w:ascii="Arial" w:hAnsi="Arial" w:cs="Arial"/>
          <w:b/>
          <w:snapToGrid w:val="0"/>
          <w:sz w:val="24"/>
          <w:szCs w:val="24"/>
        </w:rPr>
        <w:t>Postępowanie nr: WZP.26.1.21.2026</w:t>
      </w:r>
      <w:bookmarkEnd w:id="1"/>
    </w:p>
    <w:p w:rsidR="00885B1B" w:rsidRPr="00B61364" w:rsidRDefault="005B1C2F" w:rsidP="00793468">
      <w:pPr>
        <w:widowControl w:val="0"/>
        <w:tabs>
          <w:tab w:val="left" w:leader="dot" w:pos="8222"/>
        </w:tabs>
        <w:spacing w:after="0" w:line="240" w:lineRule="auto"/>
        <w:ind w:left="-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61364">
        <w:rPr>
          <w:rFonts w:ascii="Arial" w:hAnsi="Arial" w:cs="Arial"/>
          <w:sz w:val="24"/>
          <w:szCs w:val="24"/>
        </w:rPr>
        <w:t>p</w:t>
      </w:r>
      <w:r w:rsidR="00705BC6" w:rsidRPr="00B61364">
        <w:rPr>
          <w:rFonts w:ascii="Arial" w:hAnsi="Arial" w:cs="Arial"/>
          <w:sz w:val="24"/>
          <w:szCs w:val="24"/>
        </w:rPr>
        <w:t xml:space="preserve">rzedkładam wraz z ofertą niniejszy formularz w celu </w:t>
      </w:r>
      <w:r w:rsidRPr="00B61364">
        <w:rPr>
          <w:rFonts w:ascii="Arial" w:eastAsia="Times New Roman" w:hAnsi="Arial" w:cs="Arial"/>
          <w:sz w:val="24"/>
          <w:szCs w:val="24"/>
          <w:lang w:eastAsia="pl-PL"/>
        </w:rPr>
        <w:t xml:space="preserve">umożliwienia oceny oferty </w:t>
      </w:r>
      <w:r w:rsidR="00DC05DC" w:rsidRPr="00B6136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</w:t>
      </w:r>
      <w:r w:rsidRPr="00B61364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w ramach kryterium</w:t>
      </w:r>
      <w:r w:rsidRPr="00B613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66873" w:rsidRPr="00B61364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„</w:t>
      </w:r>
      <w:r w:rsidR="000A0325" w:rsidRPr="00B61364">
        <w:rPr>
          <w:rFonts w:ascii="Arial" w:hAnsi="Arial" w:cs="Arial"/>
          <w:sz w:val="24"/>
          <w:szCs w:val="24"/>
        </w:rPr>
        <w:t>Doświadczenie Kierownika Budowy</w:t>
      </w:r>
      <w:r w:rsidR="00366873" w:rsidRPr="00B61364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”</w:t>
      </w:r>
      <w:r w:rsidR="00366873" w:rsidRPr="00B6136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61364">
        <w:rPr>
          <w:rFonts w:ascii="Arial" w:eastAsia="Times New Roman" w:hAnsi="Arial" w:cs="Arial"/>
          <w:sz w:val="24"/>
          <w:szCs w:val="24"/>
          <w:lang w:eastAsia="pl-PL"/>
        </w:rPr>
        <w:t>opisanego w Rozdziale XV</w:t>
      </w:r>
      <w:r w:rsidR="005F3380" w:rsidRPr="00B61364">
        <w:rPr>
          <w:rFonts w:ascii="Arial" w:eastAsia="Times New Roman" w:hAnsi="Arial" w:cs="Arial"/>
          <w:sz w:val="24"/>
          <w:szCs w:val="24"/>
          <w:lang w:eastAsia="pl-PL"/>
        </w:rPr>
        <w:t>II</w:t>
      </w:r>
      <w:r w:rsidRPr="00B61364">
        <w:rPr>
          <w:rFonts w:ascii="Arial" w:eastAsia="Times New Roman" w:hAnsi="Arial" w:cs="Arial"/>
          <w:sz w:val="24"/>
          <w:szCs w:val="24"/>
          <w:lang w:eastAsia="pl-PL"/>
        </w:rPr>
        <w:t xml:space="preserve"> Instrukcji dla Wykonawców </w:t>
      </w:r>
      <w:r w:rsidR="00F3354F" w:rsidRPr="00B61364">
        <w:rPr>
          <w:rFonts w:ascii="Arial" w:eastAsia="Times New Roman" w:hAnsi="Arial" w:cs="Arial"/>
          <w:sz w:val="24"/>
          <w:szCs w:val="24"/>
          <w:lang w:eastAsia="pl-PL"/>
        </w:rPr>
        <w:t>- Specyfikacja Warunków Zamówienia.</w:t>
      </w:r>
    </w:p>
    <w:p w:rsidR="00F3354F" w:rsidRPr="00CF0012" w:rsidRDefault="00F3354F" w:rsidP="009D623B">
      <w:pPr>
        <w:widowControl w:val="0"/>
        <w:tabs>
          <w:tab w:val="left" w:leader="dot" w:pos="8222"/>
        </w:tabs>
        <w:spacing w:after="0" w:line="240" w:lineRule="auto"/>
        <w:ind w:left="-284"/>
        <w:contextualSpacing/>
        <w:jc w:val="both"/>
        <w:rPr>
          <w:rFonts w:ascii="Arial" w:hAnsi="Arial" w:cs="Arial"/>
          <w:sz w:val="24"/>
          <w:szCs w:val="24"/>
        </w:rPr>
      </w:pPr>
    </w:p>
    <w:p w:rsidR="00901CDB" w:rsidRPr="00946C0D" w:rsidRDefault="00901CDB" w:rsidP="00B9178A">
      <w:pPr>
        <w:spacing w:after="0" w:line="240" w:lineRule="auto"/>
        <w:ind w:left="-284"/>
        <w:jc w:val="both"/>
        <w:rPr>
          <w:rFonts w:ascii="Arial" w:hAnsi="Arial" w:cs="Arial"/>
          <w:sz w:val="24"/>
          <w:szCs w:val="24"/>
        </w:rPr>
      </w:pPr>
      <w:r w:rsidRPr="008C2B13">
        <w:rPr>
          <w:rFonts w:ascii="Arial" w:hAnsi="Arial" w:cs="Arial"/>
          <w:sz w:val="24"/>
          <w:szCs w:val="24"/>
        </w:rPr>
        <w:t xml:space="preserve">Oświadczam, że osoba 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……………………………………</w:t>
      </w:r>
      <w:r w:rsidR="00946C0D">
        <w:rPr>
          <w:rFonts w:ascii="Arial" w:hAnsi="Arial" w:cs="Arial"/>
          <w:sz w:val="24"/>
          <w:szCs w:val="24"/>
        </w:rPr>
        <w:t xml:space="preserve"> </w:t>
      </w:r>
      <w:r w:rsidRPr="00CB7CF7">
        <w:rPr>
          <w:rFonts w:ascii="Arial" w:hAnsi="Arial" w:cs="Arial"/>
          <w:sz w:val="24"/>
          <w:szCs w:val="24"/>
        </w:rPr>
        <w:t xml:space="preserve">posiadająca uprawnienia budowlane do kierowania robotami budowlanymi w specjalności </w:t>
      </w:r>
      <w:r>
        <w:rPr>
          <w:rFonts w:ascii="Arial" w:hAnsi="Arial" w:cs="Arial"/>
          <w:sz w:val="24"/>
          <w:szCs w:val="24"/>
        </w:rPr>
        <w:t xml:space="preserve"> 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……………</w:t>
      </w:r>
      <w:r w:rsidR="00946C0D">
        <w:rPr>
          <w:rFonts w:ascii="Arial" w:hAnsi="Arial" w:cs="Arial"/>
          <w:sz w:val="24"/>
          <w:szCs w:val="24"/>
          <w:shd w:val="clear" w:color="auto" w:fill="FFFFCC"/>
        </w:rPr>
        <w:t>………..</w:t>
      </w:r>
      <w:r w:rsidRPr="00B14628">
        <w:rPr>
          <w:rFonts w:ascii="Arial" w:hAnsi="Arial" w:cs="Arial"/>
          <w:sz w:val="24"/>
          <w:szCs w:val="24"/>
          <w:shd w:val="clear" w:color="auto" w:fill="FFFFCC"/>
        </w:rPr>
        <w:t>…,</w:t>
      </w:r>
      <w:r w:rsidR="00946C0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18"/>
          <w:szCs w:val="18"/>
        </w:rPr>
        <w:t>(</w:t>
      </w:r>
      <w:r w:rsidRPr="00D06D9D">
        <w:rPr>
          <w:rFonts w:ascii="Arial" w:hAnsi="Arial" w:cs="Arial"/>
          <w:color w:val="FF0000"/>
          <w:sz w:val="18"/>
          <w:szCs w:val="18"/>
        </w:rPr>
        <w:t>należy wpisać rodzaj uprawnień budowlanych</w:t>
      </w:r>
      <w:r w:rsidR="00946C0D" w:rsidRPr="00D06D9D">
        <w:rPr>
          <w:rFonts w:ascii="Arial" w:hAnsi="Arial" w:cs="Arial"/>
          <w:color w:val="FF0000"/>
          <w:sz w:val="18"/>
          <w:szCs w:val="18"/>
        </w:rPr>
        <w:t xml:space="preserve"> oraz określić, czy są to uprawnienia budowlane bez ograniczeń</w:t>
      </w:r>
      <w:r>
        <w:rPr>
          <w:rFonts w:ascii="Arial" w:hAnsi="Arial" w:cs="Arial"/>
          <w:i/>
          <w:sz w:val="18"/>
          <w:szCs w:val="18"/>
        </w:rPr>
        <w:t>)</w:t>
      </w:r>
      <w:r w:rsidR="00946C0D">
        <w:rPr>
          <w:rFonts w:ascii="Arial" w:hAnsi="Arial" w:cs="Arial"/>
          <w:sz w:val="24"/>
          <w:szCs w:val="24"/>
        </w:rPr>
        <w:t xml:space="preserve"> </w:t>
      </w:r>
      <w:r w:rsidRPr="008C2B13">
        <w:rPr>
          <w:rFonts w:ascii="Arial" w:hAnsi="Arial" w:cs="Arial"/>
          <w:sz w:val="24"/>
          <w:szCs w:val="24"/>
        </w:rPr>
        <w:t xml:space="preserve">skierowana do pełnienia funkcji </w:t>
      </w:r>
      <w:r>
        <w:rPr>
          <w:rFonts w:ascii="Arial" w:hAnsi="Arial" w:cs="Arial"/>
          <w:sz w:val="24"/>
          <w:szCs w:val="24"/>
        </w:rPr>
        <w:t xml:space="preserve">Kierownika Budowy, która będzie uczestniczyła w realizacji zamówienia </w:t>
      </w:r>
      <w:r w:rsidRPr="008C2B13">
        <w:rPr>
          <w:rFonts w:ascii="Arial" w:hAnsi="Arial" w:cs="Arial"/>
          <w:sz w:val="24"/>
          <w:szCs w:val="24"/>
        </w:rPr>
        <w:t>posiada doświadczenie</w:t>
      </w:r>
      <w:r>
        <w:rPr>
          <w:rFonts w:ascii="Arial" w:hAnsi="Arial" w:cs="Arial"/>
          <w:sz w:val="24"/>
          <w:szCs w:val="24"/>
        </w:rPr>
        <w:t xml:space="preserve"> zawodowe polegające na </w:t>
      </w:r>
      <w:r w:rsidRPr="00ED3BAE">
        <w:rPr>
          <w:rFonts w:ascii="Arial" w:hAnsi="Arial" w:cs="Arial"/>
          <w:sz w:val="24"/>
          <w:szCs w:val="24"/>
        </w:rPr>
        <w:t xml:space="preserve">pełnieniu funkcji </w:t>
      </w:r>
      <w:r>
        <w:rPr>
          <w:rFonts w:ascii="Arial" w:hAnsi="Arial" w:cs="Arial"/>
          <w:sz w:val="24"/>
          <w:szCs w:val="24"/>
        </w:rPr>
        <w:t>K</w:t>
      </w:r>
      <w:r w:rsidRPr="00F3354F">
        <w:rPr>
          <w:rFonts w:ascii="Arial" w:hAnsi="Arial" w:cs="Arial"/>
          <w:sz w:val="24"/>
          <w:szCs w:val="24"/>
        </w:rPr>
        <w:t xml:space="preserve">ierownika </w:t>
      </w:r>
      <w:r>
        <w:rPr>
          <w:rFonts w:ascii="Arial" w:hAnsi="Arial" w:cs="Arial"/>
          <w:sz w:val="24"/>
          <w:szCs w:val="24"/>
        </w:rPr>
        <w:t>Budowy</w:t>
      </w:r>
      <w:r w:rsidRPr="00F3354F">
        <w:rPr>
          <w:rFonts w:ascii="Arial" w:hAnsi="Arial" w:cs="Arial"/>
          <w:sz w:val="24"/>
          <w:szCs w:val="24"/>
        </w:rPr>
        <w:t xml:space="preserve">  przy realizacji niże</w:t>
      </w:r>
      <w:r>
        <w:rPr>
          <w:rFonts w:ascii="Arial" w:hAnsi="Arial" w:cs="Arial"/>
          <w:sz w:val="24"/>
          <w:szCs w:val="24"/>
        </w:rPr>
        <w:t>j wymienionych robót budowlanych:</w:t>
      </w:r>
      <w:r w:rsidRPr="00F3354F">
        <w:t xml:space="preserve"> </w:t>
      </w:r>
    </w:p>
    <w:p w:rsidR="00CB7CF7" w:rsidRPr="00F3354F" w:rsidRDefault="00CB7CF7" w:rsidP="00B9178A">
      <w:pPr>
        <w:spacing w:after="0" w:line="240" w:lineRule="auto"/>
        <w:ind w:left="-284"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1000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3308"/>
        <w:gridCol w:w="1507"/>
        <w:gridCol w:w="4531"/>
      </w:tblGrid>
      <w:tr w:rsidR="000A0325" w:rsidRPr="00366873" w:rsidTr="00946C0D">
        <w:trPr>
          <w:trHeight w:val="1809"/>
        </w:trPr>
        <w:tc>
          <w:tcPr>
            <w:tcW w:w="662" w:type="dxa"/>
            <w:shd w:val="clear" w:color="auto" w:fill="F2F2F2" w:themeFill="background1" w:themeFillShade="F2"/>
            <w:vAlign w:val="center"/>
          </w:tcPr>
          <w:p w:rsidR="000A0325" w:rsidRPr="00366873" w:rsidRDefault="000A0325" w:rsidP="00A274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36687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308" w:type="dxa"/>
            <w:shd w:val="clear" w:color="auto" w:fill="F2F2F2" w:themeFill="background1" w:themeFillShade="F2"/>
            <w:vAlign w:val="center"/>
          </w:tcPr>
          <w:p w:rsidR="000A0325" w:rsidRPr="007E1BDB" w:rsidRDefault="000A0325" w:rsidP="00396DB4">
            <w:pPr>
              <w:spacing w:after="0" w:line="240" w:lineRule="auto"/>
              <w:ind w:left="-142" w:right="-77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Nazwa i adres </w:t>
            </w:r>
          </w:p>
          <w:p w:rsidR="00C41BF8" w:rsidRPr="007E1BDB" w:rsidRDefault="000A0325" w:rsidP="00CB7CF7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podmiotu lub instytucji, na rzecz której zostały wykonane roboty,  na których ww. osoba pełniła funkcję </w:t>
            </w:r>
          </w:p>
          <w:p w:rsidR="0066143C" w:rsidRPr="007E1BDB" w:rsidRDefault="000A0325" w:rsidP="00A2741C">
            <w:pPr>
              <w:spacing w:after="0" w:line="240" w:lineRule="auto"/>
              <w:ind w:right="-77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Kierownika</w:t>
            </w:r>
            <w:r w:rsidR="00C41BF8"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B</w:t>
            </w: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udowy</w:t>
            </w:r>
          </w:p>
        </w:tc>
        <w:tc>
          <w:tcPr>
            <w:tcW w:w="1507" w:type="dxa"/>
            <w:shd w:val="clear" w:color="auto" w:fill="F2F2F2" w:themeFill="background1" w:themeFillShade="F2"/>
            <w:vAlign w:val="center"/>
          </w:tcPr>
          <w:p w:rsidR="0066143C" w:rsidRPr="007E1BDB" w:rsidRDefault="000A0325" w:rsidP="00A274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4531" w:type="dxa"/>
            <w:shd w:val="clear" w:color="auto" w:fill="F2F2F2" w:themeFill="background1" w:themeFillShade="F2"/>
            <w:vAlign w:val="center"/>
          </w:tcPr>
          <w:p w:rsidR="000A0325" w:rsidRPr="007E1BDB" w:rsidRDefault="000A0325" w:rsidP="000A03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Nazwa zadania i opis robót</w:t>
            </w:r>
          </w:p>
          <w:p w:rsidR="00276A91" w:rsidRPr="007E1BDB" w:rsidRDefault="00276A91" w:rsidP="00901CD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Opis robót, na których osoba pełniła funkcję Kierownika </w:t>
            </w:r>
            <w:r w:rsidR="00C41BF8"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Budowy </w:t>
            </w:r>
            <w:r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C41BF8" w:rsidRPr="007E1BDB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wraz z informacją </w:t>
            </w:r>
            <w:r w:rsidR="00C41BF8" w:rsidRPr="00B6136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czy</w:t>
            </w:r>
            <w:r w:rsidR="006E5770" w:rsidRPr="00B6136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901CDB" w:rsidRPr="00B6136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zadania polegały na budowie, przebudowie lub remoncie drogi  i czy obejmowały swym zakresem wykonanie </w:t>
            </w:r>
            <w:bookmarkStart w:id="2" w:name="_GoBack"/>
            <w:bookmarkEnd w:id="2"/>
            <w:r w:rsidR="00901CDB" w:rsidRPr="00B6136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nawierzchni z masy mineralno-asfaltowej</w:t>
            </w:r>
            <w:r w:rsidR="00946C0D" w:rsidRPr="00B6136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A0325" w:rsidRPr="00366873" w:rsidTr="00337CC0">
        <w:trPr>
          <w:trHeight w:val="4669"/>
        </w:trPr>
        <w:tc>
          <w:tcPr>
            <w:tcW w:w="662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3308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96DB4" w:rsidRDefault="000A0325" w:rsidP="00396DB4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1507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  <w:tc>
          <w:tcPr>
            <w:tcW w:w="4531" w:type="dxa"/>
          </w:tcPr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  <w:p w:rsidR="000A0325" w:rsidRPr="00366873" w:rsidRDefault="000A0325" w:rsidP="003668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pl-PL"/>
              </w:rPr>
            </w:pPr>
          </w:p>
        </w:tc>
      </w:tr>
    </w:tbl>
    <w:p w:rsidR="00927857" w:rsidRDefault="00927857" w:rsidP="00162D2F">
      <w:pPr>
        <w:pStyle w:val="Akapitzlist"/>
        <w:spacing w:after="0" w:line="280" w:lineRule="exact"/>
        <w:rPr>
          <w:rFonts w:ascii="Arial" w:eastAsia="MS Mincho" w:hAnsi="Arial" w:cs="Arial"/>
          <w:lang w:eastAsia="pl-PL"/>
        </w:rPr>
      </w:pPr>
    </w:p>
    <w:p w:rsidR="000010B4" w:rsidRDefault="000010B4" w:rsidP="00162D2F">
      <w:pPr>
        <w:pStyle w:val="Akapitzlist"/>
        <w:spacing w:after="0" w:line="280" w:lineRule="exact"/>
        <w:rPr>
          <w:rFonts w:ascii="Arial" w:eastAsia="MS Mincho" w:hAnsi="Arial" w:cs="Arial"/>
          <w:lang w:eastAsia="pl-PL"/>
        </w:rPr>
      </w:pPr>
    </w:p>
    <w:p w:rsidR="00396DB4" w:rsidRPr="00B14628" w:rsidRDefault="00677CAE" w:rsidP="00677CAE">
      <w:pPr>
        <w:tabs>
          <w:tab w:val="left" w:leader="dot" w:pos="9639"/>
        </w:tabs>
        <w:spacing w:after="0" w:line="240" w:lineRule="auto"/>
        <w:rPr>
          <w:rFonts w:ascii="Times New Roman" w:eastAsia="Times New Roman" w:hAnsi="Times New Roman" w:cs="Times New Roman"/>
          <w:b/>
          <w:color w:val="D9D9D9" w:themeColor="background1" w:themeShade="D9"/>
          <w:sz w:val="18"/>
          <w:szCs w:val="18"/>
          <w:lang w:eastAsia="pl-PL"/>
        </w:rPr>
      </w:pPr>
      <w:r>
        <w:rPr>
          <w:rFonts w:ascii="Arial" w:eastAsia="MS Mincho" w:hAnsi="Arial" w:cs="Arial"/>
          <w:lang w:eastAsia="pl-PL"/>
        </w:rPr>
        <w:t xml:space="preserve">                                                                             </w:t>
      </w:r>
      <w:r w:rsidR="00396DB4" w:rsidRPr="00B14628">
        <w:rPr>
          <w:rFonts w:ascii="Times New Roman" w:eastAsia="Times New Roman" w:hAnsi="Times New Roman" w:cs="Times New Roman"/>
          <w:b/>
          <w:color w:val="D9D9D9" w:themeColor="background1" w:themeShade="D9"/>
          <w:sz w:val="18"/>
          <w:szCs w:val="18"/>
          <w:lang w:eastAsia="pl-PL"/>
        </w:rPr>
        <w:tab/>
      </w:r>
    </w:p>
    <w:p w:rsidR="00396DB4" w:rsidRPr="00B14628" w:rsidRDefault="00396DB4" w:rsidP="00396DB4">
      <w:pPr>
        <w:tabs>
          <w:tab w:val="left" w:pos="5954"/>
        </w:tabs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color w:val="D9D9D9" w:themeColor="background1" w:themeShade="D9"/>
          <w:sz w:val="18"/>
          <w:szCs w:val="18"/>
          <w:lang w:eastAsia="pl-PL"/>
        </w:rPr>
      </w:pPr>
      <w:r w:rsidRPr="00B14628">
        <w:rPr>
          <w:rFonts w:ascii="Times New Roman" w:eastAsia="Times New Roman" w:hAnsi="Times New Roman" w:cs="Times New Roman"/>
          <w:color w:val="D9D9D9" w:themeColor="background1" w:themeShade="D9"/>
          <w:sz w:val="18"/>
          <w:szCs w:val="18"/>
          <w:lang w:eastAsia="pl-PL"/>
        </w:rPr>
        <w:t xml:space="preserve">                          </w:t>
      </w:r>
      <w:r w:rsidRPr="00B14628">
        <w:rPr>
          <w:rFonts w:ascii="Arial" w:eastAsia="Times New Roman" w:hAnsi="Arial" w:cs="Arial"/>
          <w:i/>
          <w:color w:val="D9D9D9" w:themeColor="background1" w:themeShade="D9"/>
          <w:sz w:val="16"/>
          <w:szCs w:val="16"/>
          <w:lang w:eastAsia="pl-PL"/>
        </w:rPr>
        <w:t>(podpis upoważnionego przedstawiciela Wykonawcy)</w:t>
      </w:r>
    </w:p>
    <w:p w:rsidR="000010B4" w:rsidRPr="00B14628" w:rsidRDefault="000010B4" w:rsidP="00AC62AC">
      <w:pPr>
        <w:spacing w:after="0" w:line="240" w:lineRule="auto"/>
        <w:jc w:val="both"/>
        <w:rPr>
          <w:rFonts w:ascii="Arial" w:eastAsia="Times New Roman" w:hAnsi="Arial" w:cs="Arial"/>
          <w:b/>
          <w:color w:val="D9D9D9" w:themeColor="background1" w:themeShade="D9"/>
          <w:sz w:val="18"/>
          <w:szCs w:val="18"/>
          <w:lang w:eastAsia="pl-PL"/>
        </w:rPr>
      </w:pPr>
    </w:p>
    <w:p w:rsidR="00AC62AC" w:rsidRPr="00CF0012" w:rsidRDefault="00AC62AC" w:rsidP="00AC62AC">
      <w:pPr>
        <w:spacing w:after="0" w:line="240" w:lineRule="auto"/>
        <w:jc w:val="both"/>
        <w:rPr>
          <w:rFonts w:ascii="Arial" w:eastAsia="Times New Roman" w:hAnsi="Arial" w:cs="Arial"/>
          <w:b/>
          <w:color w:val="0070C0"/>
          <w:sz w:val="18"/>
          <w:szCs w:val="18"/>
          <w:lang w:eastAsia="pl-PL"/>
        </w:rPr>
      </w:pPr>
      <w:r w:rsidRPr="00CF0012">
        <w:rPr>
          <w:rFonts w:ascii="Arial" w:eastAsia="Times New Roman" w:hAnsi="Arial" w:cs="Arial"/>
          <w:b/>
          <w:color w:val="0070C0"/>
          <w:sz w:val="18"/>
          <w:szCs w:val="18"/>
          <w:lang w:eastAsia="pl-PL"/>
        </w:rPr>
        <w:t>POUCZENIE:</w:t>
      </w:r>
    </w:p>
    <w:p w:rsidR="00AC62AC" w:rsidRPr="00450290" w:rsidRDefault="00AC62AC" w:rsidP="00396DB4">
      <w:pPr>
        <w:spacing w:after="0" w:line="240" w:lineRule="auto"/>
        <w:jc w:val="both"/>
        <w:rPr>
          <w:rFonts w:ascii="Arial" w:eastAsia="MS Mincho" w:hAnsi="Arial" w:cs="Arial"/>
          <w:sz w:val="20"/>
          <w:szCs w:val="20"/>
          <w:lang w:eastAsia="pl-PL"/>
        </w:rPr>
      </w:pPr>
      <w:r w:rsidRPr="00CF0012">
        <w:rPr>
          <w:rFonts w:ascii="Arial" w:eastAsia="Times New Roman" w:hAnsi="Arial" w:cs="Arial"/>
          <w:color w:val="0070C0"/>
          <w:sz w:val="20"/>
          <w:szCs w:val="20"/>
          <w:u w:val="single"/>
          <w:lang w:eastAsia="pl-PL"/>
        </w:rPr>
        <w:t>Art. 297  § 1</w:t>
      </w:r>
      <w:r w:rsidRPr="00CF0012">
        <w:rPr>
          <w:rFonts w:ascii="Arial" w:eastAsia="Times New Roman" w:hAnsi="Arial" w:cs="Arial"/>
          <w:smallCaps/>
          <w:color w:val="0070C0"/>
          <w:sz w:val="20"/>
          <w:szCs w:val="20"/>
          <w:u w:val="single"/>
          <w:lang w:eastAsia="pl-PL"/>
        </w:rPr>
        <w:t xml:space="preserve"> kodeks karny</w:t>
      </w:r>
      <w:r w:rsidRPr="00CF001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:</w:t>
      </w:r>
      <w:r w:rsidRPr="00CF0012">
        <w:rPr>
          <w:rFonts w:ascii="Arial" w:eastAsia="Times New Roman" w:hAnsi="Arial" w:cs="Arial"/>
          <w:color w:val="0070C0"/>
          <w:sz w:val="16"/>
          <w:szCs w:val="16"/>
          <w:lang w:eastAsia="pl-PL"/>
        </w:rPr>
        <w:t xml:space="preserve">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 w:rsidRPr="00CF0012">
        <w:rPr>
          <w:rFonts w:ascii="Arial" w:eastAsia="Times New Roman" w:hAnsi="Arial" w:cs="Arial"/>
          <w:iCs/>
          <w:color w:val="0070C0"/>
          <w:sz w:val="16"/>
          <w:szCs w:val="16"/>
          <w:lang w:eastAsia="pl-PL"/>
        </w:rPr>
        <w:t>, podlega karze pozbawienia wolności od 3 miesięcy do lat 5.</w:t>
      </w:r>
    </w:p>
    <w:sectPr w:rsidR="00AC62AC" w:rsidRPr="00450290" w:rsidSect="00DC05DC">
      <w:footerReference w:type="default" r:id="rId8"/>
      <w:pgSz w:w="11906" w:h="16838"/>
      <w:pgMar w:top="426" w:right="1274" w:bottom="142" w:left="1418" w:header="709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5DC" w:rsidRDefault="00DC05DC" w:rsidP="00F27357">
      <w:pPr>
        <w:spacing w:after="0" w:line="240" w:lineRule="auto"/>
      </w:pPr>
      <w:r>
        <w:separator/>
      </w:r>
    </w:p>
  </w:endnote>
  <w:endnote w:type="continuationSeparator" w:id="0">
    <w:p w:rsidR="00DC05DC" w:rsidRDefault="00DC05DC" w:rsidP="00F27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05DC" w:rsidRDefault="00DC05DC">
    <w:pPr>
      <w:pStyle w:val="Stopka"/>
      <w:jc w:val="center"/>
    </w:pPr>
  </w:p>
  <w:p w:rsidR="00DC05DC" w:rsidRDefault="00DC05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5DC" w:rsidRDefault="00DC05DC" w:rsidP="00F27357">
      <w:pPr>
        <w:spacing w:after="0" w:line="240" w:lineRule="auto"/>
      </w:pPr>
      <w:r>
        <w:separator/>
      </w:r>
    </w:p>
  </w:footnote>
  <w:footnote w:type="continuationSeparator" w:id="0">
    <w:p w:rsidR="00DC05DC" w:rsidRDefault="00DC05DC" w:rsidP="00F273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678CC"/>
    <w:multiLevelType w:val="hybridMultilevel"/>
    <w:tmpl w:val="2EC6B6CC"/>
    <w:lvl w:ilvl="0" w:tplc="16E2598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25519"/>
    <w:multiLevelType w:val="hybridMultilevel"/>
    <w:tmpl w:val="C818E8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607A0D"/>
    <w:multiLevelType w:val="hybridMultilevel"/>
    <w:tmpl w:val="1A8CC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330F2"/>
    <w:multiLevelType w:val="hybridMultilevel"/>
    <w:tmpl w:val="A1D61B8E"/>
    <w:lvl w:ilvl="0" w:tplc="D3922D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9EE2258"/>
    <w:multiLevelType w:val="hybridMultilevel"/>
    <w:tmpl w:val="49D830CE"/>
    <w:lvl w:ilvl="0" w:tplc="BA8ABE6C">
      <w:start w:val="2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B5B34D8"/>
    <w:multiLevelType w:val="hybridMultilevel"/>
    <w:tmpl w:val="FA88F0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93E"/>
    <w:rsid w:val="000010B4"/>
    <w:rsid w:val="00042981"/>
    <w:rsid w:val="0009158E"/>
    <w:rsid w:val="0009413B"/>
    <w:rsid w:val="000A0325"/>
    <w:rsid w:val="000C193E"/>
    <w:rsid w:val="000C4BDF"/>
    <w:rsid w:val="000D0A0B"/>
    <w:rsid w:val="000D6334"/>
    <w:rsid w:val="000F26D5"/>
    <w:rsid w:val="000F776A"/>
    <w:rsid w:val="0013207E"/>
    <w:rsid w:val="00134273"/>
    <w:rsid w:val="00157F88"/>
    <w:rsid w:val="00162D2F"/>
    <w:rsid w:val="001D1F20"/>
    <w:rsid w:val="001D3D96"/>
    <w:rsid w:val="001F089C"/>
    <w:rsid w:val="00207D42"/>
    <w:rsid w:val="00276A91"/>
    <w:rsid w:val="002D0A24"/>
    <w:rsid w:val="00316084"/>
    <w:rsid w:val="00337CC0"/>
    <w:rsid w:val="00366867"/>
    <w:rsid w:val="00366873"/>
    <w:rsid w:val="00396DB4"/>
    <w:rsid w:val="00434876"/>
    <w:rsid w:val="004417CA"/>
    <w:rsid w:val="00487B07"/>
    <w:rsid w:val="004F2A32"/>
    <w:rsid w:val="005230B9"/>
    <w:rsid w:val="0055672D"/>
    <w:rsid w:val="005B1C2F"/>
    <w:rsid w:val="005D3CC9"/>
    <w:rsid w:val="005E6CEC"/>
    <w:rsid w:val="005F3380"/>
    <w:rsid w:val="00606528"/>
    <w:rsid w:val="0066143C"/>
    <w:rsid w:val="00676E57"/>
    <w:rsid w:val="00677CAE"/>
    <w:rsid w:val="00692304"/>
    <w:rsid w:val="006C37A9"/>
    <w:rsid w:val="006C7134"/>
    <w:rsid w:val="006C7858"/>
    <w:rsid w:val="006D6A32"/>
    <w:rsid w:val="006E5770"/>
    <w:rsid w:val="00701C9E"/>
    <w:rsid w:val="00705BC6"/>
    <w:rsid w:val="007565B7"/>
    <w:rsid w:val="0078733D"/>
    <w:rsid w:val="00793468"/>
    <w:rsid w:val="007A4B10"/>
    <w:rsid w:val="007E0034"/>
    <w:rsid w:val="007E1BDB"/>
    <w:rsid w:val="007E1F3F"/>
    <w:rsid w:val="007E3D99"/>
    <w:rsid w:val="00852666"/>
    <w:rsid w:val="00885B1B"/>
    <w:rsid w:val="00887C0A"/>
    <w:rsid w:val="0089558A"/>
    <w:rsid w:val="008A360C"/>
    <w:rsid w:val="008A62DD"/>
    <w:rsid w:val="008B2010"/>
    <w:rsid w:val="008C5010"/>
    <w:rsid w:val="008C76EC"/>
    <w:rsid w:val="008E7B12"/>
    <w:rsid w:val="00901CDB"/>
    <w:rsid w:val="00927857"/>
    <w:rsid w:val="00946C0D"/>
    <w:rsid w:val="00947930"/>
    <w:rsid w:val="0095134D"/>
    <w:rsid w:val="0098457E"/>
    <w:rsid w:val="009D623B"/>
    <w:rsid w:val="009E3822"/>
    <w:rsid w:val="00A13CB7"/>
    <w:rsid w:val="00A2741C"/>
    <w:rsid w:val="00AC62AC"/>
    <w:rsid w:val="00AF775F"/>
    <w:rsid w:val="00B14628"/>
    <w:rsid w:val="00B3593F"/>
    <w:rsid w:val="00B61364"/>
    <w:rsid w:val="00B6767A"/>
    <w:rsid w:val="00B9178A"/>
    <w:rsid w:val="00BD46FC"/>
    <w:rsid w:val="00C07734"/>
    <w:rsid w:val="00C234B9"/>
    <w:rsid w:val="00C34BF7"/>
    <w:rsid w:val="00C41BF8"/>
    <w:rsid w:val="00C42762"/>
    <w:rsid w:val="00C44E82"/>
    <w:rsid w:val="00C76B00"/>
    <w:rsid w:val="00CA34CD"/>
    <w:rsid w:val="00CB5C01"/>
    <w:rsid w:val="00CB7CF7"/>
    <w:rsid w:val="00CD4849"/>
    <w:rsid w:val="00CF0012"/>
    <w:rsid w:val="00D06D9D"/>
    <w:rsid w:val="00D209CD"/>
    <w:rsid w:val="00D5566D"/>
    <w:rsid w:val="00D576E0"/>
    <w:rsid w:val="00D8179D"/>
    <w:rsid w:val="00D97A23"/>
    <w:rsid w:val="00DB79FE"/>
    <w:rsid w:val="00DC05DC"/>
    <w:rsid w:val="00DE1D35"/>
    <w:rsid w:val="00E5712C"/>
    <w:rsid w:val="00E70387"/>
    <w:rsid w:val="00E7329D"/>
    <w:rsid w:val="00EC42B9"/>
    <w:rsid w:val="00EC59A5"/>
    <w:rsid w:val="00F14AFC"/>
    <w:rsid w:val="00F27357"/>
    <w:rsid w:val="00F3354F"/>
    <w:rsid w:val="00F65DCB"/>
    <w:rsid w:val="00FF6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D2AB53E4-E585-44EE-B9DA-992B9442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68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99"/>
    <w:qFormat/>
    <w:rsid w:val="00705BC6"/>
    <w:pPr>
      <w:ind w:left="720"/>
      <w:contextualSpacing/>
    </w:pPr>
  </w:style>
  <w:style w:type="table" w:styleId="Tabela-Siatka">
    <w:name w:val="Table Grid"/>
    <w:basedOn w:val="Standardowy"/>
    <w:uiPriority w:val="39"/>
    <w:rsid w:val="00947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62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D2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normalny tekst Znak"/>
    <w:link w:val="Akapitzlist"/>
    <w:uiPriority w:val="99"/>
    <w:locked/>
    <w:rsid w:val="00162D2F"/>
  </w:style>
  <w:style w:type="paragraph" w:styleId="Nagwek">
    <w:name w:val="header"/>
    <w:basedOn w:val="Normalny"/>
    <w:link w:val="NagwekZnak"/>
    <w:uiPriority w:val="99"/>
    <w:unhideWhenUsed/>
    <w:rsid w:val="00F2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7357"/>
  </w:style>
  <w:style w:type="paragraph" w:styleId="Stopka">
    <w:name w:val="footer"/>
    <w:basedOn w:val="Normalny"/>
    <w:link w:val="StopkaZnak"/>
    <w:uiPriority w:val="99"/>
    <w:unhideWhenUsed/>
    <w:rsid w:val="00F27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7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6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E4FB5-5E76-4ED2-BAB1-D2FBC1D3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38540DFA</Template>
  <TotalTime>0</TotalTime>
  <Pages>1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Miejski Zarząd Dróg w Kielcach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Neska</dc:creator>
  <cp:lastModifiedBy>Justyna Kubikowska</cp:lastModifiedBy>
  <cp:revision>3</cp:revision>
  <cp:lastPrinted>2024-06-06T07:10:00Z</cp:lastPrinted>
  <dcterms:created xsi:type="dcterms:W3CDTF">2026-04-16T08:57:00Z</dcterms:created>
  <dcterms:modified xsi:type="dcterms:W3CDTF">2026-04-16T08:57:00Z</dcterms:modified>
</cp:coreProperties>
</file>